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150EF" w14:textId="30009C1E" w:rsidR="00BA00AB" w:rsidRDefault="003068F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TOD</w:t>
      </w:r>
      <w:r>
        <w:rPr>
          <w:rFonts w:cs="Times New Roman"/>
          <w:szCs w:val="24"/>
        </w:rPr>
        <w:t xml:space="preserve">       (d.1483)</w:t>
      </w:r>
    </w:p>
    <w:p w14:paraId="0ACDBC9A" w14:textId="7AB28036" w:rsidR="003068FC" w:rsidRDefault="003068F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</w:t>
      </w:r>
    </w:p>
    <w:p w14:paraId="2F6DC17D" w14:textId="77777777" w:rsidR="003068FC" w:rsidRDefault="003068FC" w:rsidP="009139A6">
      <w:pPr>
        <w:pStyle w:val="NoSpacing"/>
        <w:rPr>
          <w:rFonts w:cs="Times New Roman"/>
          <w:szCs w:val="24"/>
        </w:rPr>
      </w:pPr>
    </w:p>
    <w:p w14:paraId="6834BFFB" w14:textId="77777777" w:rsidR="003068FC" w:rsidRDefault="003068FC" w:rsidP="009139A6">
      <w:pPr>
        <w:pStyle w:val="NoSpacing"/>
        <w:rPr>
          <w:rFonts w:cs="Times New Roman"/>
          <w:szCs w:val="24"/>
        </w:rPr>
      </w:pPr>
    </w:p>
    <w:p w14:paraId="424B125F" w14:textId="4F7614BD" w:rsidR="003068FC" w:rsidRDefault="003068F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William, merchant.    (W.Y.R. p.170)</w:t>
      </w:r>
    </w:p>
    <w:p w14:paraId="11647831" w14:textId="77777777" w:rsidR="003068FC" w:rsidRDefault="003068FC" w:rsidP="009139A6">
      <w:pPr>
        <w:pStyle w:val="NoSpacing"/>
        <w:rPr>
          <w:rFonts w:cs="Times New Roman"/>
          <w:szCs w:val="24"/>
        </w:rPr>
      </w:pPr>
    </w:p>
    <w:p w14:paraId="4B360F2F" w14:textId="77777777" w:rsidR="003068FC" w:rsidRDefault="003068FC" w:rsidP="009139A6">
      <w:pPr>
        <w:pStyle w:val="NoSpacing"/>
        <w:rPr>
          <w:rFonts w:cs="Times New Roman"/>
          <w:szCs w:val="24"/>
        </w:rPr>
      </w:pPr>
    </w:p>
    <w:p w14:paraId="0DCC11EA" w14:textId="4505FC55" w:rsidR="003068FC" w:rsidRDefault="003068F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Jul.</w:t>
      </w: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She made her Will.   (ibid.)</w:t>
      </w:r>
    </w:p>
    <w:p w14:paraId="60DE39DC" w14:textId="6D718989" w:rsidR="003068FC" w:rsidRDefault="003068F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Sep.</w:t>
      </w:r>
      <w:r>
        <w:rPr>
          <w:rFonts w:cs="Times New Roman"/>
          <w:szCs w:val="24"/>
        </w:rPr>
        <w:tab/>
        <w:t>Probate of her Will.   (ibid.)</w:t>
      </w:r>
    </w:p>
    <w:p w14:paraId="668BAB73" w14:textId="77777777" w:rsidR="003068FC" w:rsidRDefault="003068FC" w:rsidP="009139A6">
      <w:pPr>
        <w:pStyle w:val="NoSpacing"/>
        <w:rPr>
          <w:rFonts w:cs="Times New Roman"/>
          <w:szCs w:val="24"/>
        </w:rPr>
      </w:pPr>
    </w:p>
    <w:p w14:paraId="2265FF95" w14:textId="77777777" w:rsidR="003068FC" w:rsidRDefault="003068FC" w:rsidP="009139A6">
      <w:pPr>
        <w:pStyle w:val="NoSpacing"/>
        <w:rPr>
          <w:rFonts w:cs="Times New Roman"/>
          <w:szCs w:val="24"/>
        </w:rPr>
      </w:pPr>
    </w:p>
    <w:p w14:paraId="3AC12829" w14:textId="682B9BC0" w:rsidR="003068FC" w:rsidRPr="003068FC" w:rsidRDefault="003068F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February 2024</w:t>
      </w:r>
    </w:p>
    <w:sectPr w:rsidR="003068FC" w:rsidRPr="003068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D7C21" w14:textId="77777777" w:rsidR="003068FC" w:rsidRDefault="003068FC" w:rsidP="009139A6">
      <w:r>
        <w:separator/>
      </w:r>
    </w:p>
  </w:endnote>
  <w:endnote w:type="continuationSeparator" w:id="0">
    <w:p w14:paraId="097EDC2B" w14:textId="77777777" w:rsidR="003068FC" w:rsidRDefault="003068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97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0E4A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A55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02C8C" w14:textId="77777777" w:rsidR="003068FC" w:rsidRDefault="003068FC" w:rsidP="009139A6">
      <w:r>
        <w:separator/>
      </w:r>
    </w:p>
  </w:footnote>
  <w:footnote w:type="continuationSeparator" w:id="0">
    <w:p w14:paraId="3C59E5E6" w14:textId="77777777" w:rsidR="003068FC" w:rsidRDefault="003068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0B2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348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986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8FC"/>
    <w:rsid w:val="000666E0"/>
    <w:rsid w:val="002510B7"/>
    <w:rsid w:val="003068F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3B855"/>
  <w15:chartTrackingRefBased/>
  <w15:docId w15:val="{675111FC-11E9-480D-B0D0-E9A866A89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2024-02-21T15:25:00Z</dcterms:created>
  <dcterms:modified xsi:type="dcterms:W3CDTF">2024-02-21T15:30:00Z</dcterms:modified>
</cp:coreProperties>
</file>